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7FA9EE58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0A10A3">
        <w:t>100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253C8C">
        <w:rPr>
          <w:szCs w:val="24"/>
        </w:rPr>
        <w:t>8</w:t>
      </w:r>
      <w:r w:rsidR="00910AAB">
        <w:rPr>
          <w:szCs w:val="24"/>
        </w:rPr>
        <w:t>3208</w:t>
      </w:r>
    </w:p>
    <w:p w14:paraId="38FB647F" w14:textId="77777777" w:rsidR="000A10A3" w:rsidRDefault="000A10A3" w:rsidP="000A10A3">
      <w:pPr>
        <w:pStyle w:val="3GPPHeader"/>
        <w:rPr>
          <w:lang w:eastAsia="en-US"/>
        </w:rPr>
      </w:pPr>
      <w:r w:rsidRPr="004636F0">
        <w:rPr>
          <w:lang w:eastAsia="en-US"/>
        </w:rPr>
        <w:t>Busan, Korea, 21st – 25th May</w:t>
      </w:r>
    </w:p>
    <w:p w14:paraId="65101127" w14:textId="77777777" w:rsidR="007A068F" w:rsidRPr="00253C8C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3B6BC62F" w:rsidR="00E90E49" w:rsidRPr="00F83428" w:rsidRDefault="00E90E49" w:rsidP="00311702">
      <w:pPr>
        <w:pStyle w:val="3GPPHeader"/>
        <w:rPr>
          <w:sz w:val="22"/>
          <w:szCs w:val="22"/>
          <w:lang w:val="en-US"/>
        </w:rPr>
      </w:pPr>
      <w:r w:rsidRPr="00F83428">
        <w:rPr>
          <w:sz w:val="22"/>
          <w:szCs w:val="22"/>
          <w:lang w:val="en-US"/>
        </w:rPr>
        <w:t>Agenda Item:</w:t>
      </w:r>
      <w:r w:rsidRPr="00F83428">
        <w:rPr>
          <w:sz w:val="22"/>
          <w:szCs w:val="22"/>
          <w:lang w:val="en-US"/>
        </w:rPr>
        <w:tab/>
      </w:r>
      <w:r w:rsidR="007A261C">
        <w:rPr>
          <w:sz w:val="22"/>
          <w:szCs w:val="22"/>
          <w:lang w:val="en-US"/>
        </w:rPr>
        <w:t>23.</w:t>
      </w:r>
      <w:r w:rsidR="0078165D">
        <w:rPr>
          <w:sz w:val="22"/>
          <w:szCs w:val="22"/>
          <w:lang w:val="en-US"/>
        </w:rPr>
        <w:t>1</w:t>
      </w:r>
    </w:p>
    <w:p w14:paraId="5DAA27F0" w14:textId="6C59E6B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819B14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A261C" w:rsidRPr="007A261C">
        <w:rPr>
          <w:sz w:val="22"/>
          <w:szCs w:val="22"/>
        </w:rPr>
        <w:t>PDCP duplication configuration</w:t>
      </w:r>
    </w:p>
    <w:p w14:paraId="7E783B99" w14:textId="0C845203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7021E">
        <w:rPr>
          <w:sz w:val="22"/>
          <w:szCs w:val="22"/>
        </w:rPr>
        <w:t>Discussion and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4A486972" w14:textId="77777777" w:rsidR="007B15C4" w:rsidRDefault="00400E3D" w:rsidP="000D6A7E">
      <w:r>
        <w:t>This paper is a resubmission of R3-18</w:t>
      </w:r>
      <w:r w:rsidR="008E39FF">
        <w:t>2227</w:t>
      </w:r>
      <w:r>
        <w:t xml:space="preserve">. </w:t>
      </w:r>
    </w:p>
    <w:p w14:paraId="53E2D01A" w14:textId="71259816" w:rsidR="00C23F2A" w:rsidRDefault="00230149" w:rsidP="000D6A7E">
      <w:r>
        <w:t>T</w:t>
      </w:r>
      <w:r w:rsidR="004017AA">
        <w:t xml:space="preserve">he </w:t>
      </w:r>
      <w:r>
        <w:t>topic of PDCP duplication has been</w:t>
      </w:r>
      <w:r w:rsidR="00AA2044">
        <w:t xml:space="preserve"> discussed </w:t>
      </w:r>
      <w:r>
        <w:t xml:space="preserve">in RAN3 </w:t>
      </w:r>
      <w:r w:rsidR="00AA2044">
        <w:t xml:space="preserve">and some agreements were made. </w:t>
      </w:r>
      <w:r w:rsidR="00C23F2A">
        <w:t xml:space="preserve">In this contribution, we discuss </w:t>
      </w:r>
      <w:r w:rsidR="00AA2044">
        <w:t>the issue of the configuration of the</w:t>
      </w:r>
      <w:r w:rsidR="00A03324" w:rsidRPr="00A03324">
        <w:t xml:space="preserve"> PDCP packet duplication feat</w:t>
      </w:r>
      <w:r w:rsidR="00AA2044">
        <w:t>ure in the case of the CP-UP split</w:t>
      </w:r>
      <w:r w:rsidR="00A03324" w:rsidRPr="00A03324">
        <w:t xml:space="preserve">. </w:t>
      </w:r>
    </w:p>
    <w:p w14:paraId="79B5A9A8" w14:textId="3BF166C6" w:rsidR="00BF1ED6" w:rsidRPr="00CE0424" w:rsidRDefault="00BF1ED6" w:rsidP="00BF1ED6">
      <w:pPr>
        <w:pStyle w:val="Heading1"/>
      </w:pPr>
      <w:r>
        <w:t xml:space="preserve">Discussion </w:t>
      </w:r>
    </w:p>
    <w:p w14:paraId="1ADCFC96" w14:textId="62F52FCE" w:rsidR="005D489A" w:rsidRDefault="00230149" w:rsidP="005D489A">
      <w:pPr>
        <w:spacing w:after="60"/>
      </w:pPr>
      <w:r w:rsidRPr="00230149">
        <w:t xml:space="preserve">RAN3 </w:t>
      </w:r>
      <w:r>
        <w:t>h</w:t>
      </w:r>
      <w:r w:rsidRPr="00230149">
        <w:t xml:space="preserve">as agreed to </w:t>
      </w:r>
      <w:r w:rsidR="002A371F">
        <w:t>setup</w:t>
      </w:r>
      <w:r w:rsidR="002A371F" w:rsidRPr="00230149">
        <w:t xml:space="preserve"> </w:t>
      </w:r>
      <w:r w:rsidR="00842162">
        <w:t>two</w:t>
      </w:r>
      <w:r w:rsidRPr="00230149">
        <w:t xml:space="preserve"> F1-</w:t>
      </w:r>
      <w:r w:rsidR="000A0C2A">
        <w:t xml:space="preserve">U </w:t>
      </w:r>
      <w:r w:rsidRPr="00230149">
        <w:t xml:space="preserve">tunnels for </w:t>
      </w:r>
      <w:r>
        <w:t xml:space="preserve">the </w:t>
      </w:r>
      <w:r w:rsidRPr="00230149">
        <w:t xml:space="preserve">configuration </w:t>
      </w:r>
      <w:r>
        <w:t xml:space="preserve">of the </w:t>
      </w:r>
      <w:r w:rsidRPr="00230149">
        <w:t>PDCP duplication.</w:t>
      </w:r>
      <w:r w:rsidR="00842162">
        <w:t xml:space="preserve"> </w:t>
      </w:r>
      <w:r w:rsidR="005D489A">
        <w:t>In the case of</w:t>
      </w:r>
      <w:r w:rsidR="005662AA" w:rsidRPr="005662AA">
        <w:t xml:space="preserve"> the separation of CU-CP </w:t>
      </w:r>
      <w:r w:rsidR="005D489A">
        <w:t xml:space="preserve">and CU-UP, the CU-CP decides </w:t>
      </w:r>
      <w:proofErr w:type="gramStart"/>
      <w:r w:rsidR="005D489A">
        <w:t xml:space="preserve">if and </w:t>
      </w:r>
      <w:r w:rsidR="005662AA" w:rsidRPr="005662AA">
        <w:t>when</w:t>
      </w:r>
      <w:proofErr w:type="gramEnd"/>
      <w:r w:rsidR="005662AA" w:rsidRPr="005662AA">
        <w:t xml:space="preserve"> to configure the PDCP packet duplication feat</w:t>
      </w:r>
      <w:r w:rsidR="005D489A">
        <w:t xml:space="preserve">ure for each </w:t>
      </w:r>
      <w:r w:rsidR="005662AA" w:rsidRPr="005662AA">
        <w:t>DRB. However, since the</w:t>
      </w:r>
      <w:r w:rsidR="00842162">
        <w:t xml:space="preserve"> user plane part of the</w:t>
      </w:r>
      <w:r w:rsidR="005662AA" w:rsidRPr="005662AA">
        <w:t xml:space="preserve"> PDCP protocol resides in the CU-UP, the actual packet duplication is performed by the CU-UP. Therefore, a mechanism is needed</w:t>
      </w:r>
      <w:r w:rsidR="002A371F">
        <w:t xml:space="preserve"> over the E1 interface</w:t>
      </w:r>
      <w:r w:rsidR="005662AA" w:rsidRPr="005662AA">
        <w:t xml:space="preserve"> to </w:t>
      </w:r>
      <w:r w:rsidR="00842162">
        <w:t>enable</w:t>
      </w:r>
      <w:r w:rsidR="00842162" w:rsidRPr="005662AA">
        <w:t xml:space="preserve"> </w:t>
      </w:r>
      <w:r w:rsidR="005662AA" w:rsidRPr="005662AA">
        <w:t>the CU</w:t>
      </w:r>
      <w:r w:rsidR="005D489A">
        <w:t>-CP</w:t>
      </w:r>
      <w:r w:rsidR="005662AA" w:rsidRPr="005662AA">
        <w:t xml:space="preserve"> to </w:t>
      </w:r>
      <w:r w:rsidR="00842162">
        <w:t>configure</w:t>
      </w:r>
      <w:r w:rsidR="00842162" w:rsidRPr="005662AA">
        <w:t xml:space="preserve"> </w:t>
      </w:r>
      <w:r w:rsidR="005662AA" w:rsidRPr="005662AA">
        <w:t>PDCP packet duplication</w:t>
      </w:r>
      <w:r w:rsidR="00165BA3">
        <w:t xml:space="preserve"> in the CU-UP</w:t>
      </w:r>
      <w:r w:rsidR="005662AA" w:rsidRPr="005662AA">
        <w:t xml:space="preserve"> for </w:t>
      </w:r>
      <w:r w:rsidR="00165BA3">
        <w:t xml:space="preserve">a given </w:t>
      </w:r>
      <w:r w:rsidR="005D489A">
        <w:t>DRB</w:t>
      </w:r>
      <w:r w:rsidR="005662AA" w:rsidRPr="005662AA">
        <w:t xml:space="preserve">. </w:t>
      </w:r>
      <w:r w:rsidR="00842162">
        <w:t>However</w:t>
      </w:r>
      <w:r w:rsidR="000033B1">
        <w:t>, c</w:t>
      </w:r>
      <w:r w:rsidR="000033B1" w:rsidRPr="000033B1">
        <w:t xml:space="preserve">urrently, the E1 interface as described in TR 38.806 does not offer </w:t>
      </w:r>
      <w:r w:rsidR="007376C5">
        <w:t>this</w:t>
      </w:r>
      <w:r w:rsidR="007376C5" w:rsidRPr="000033B1">
        <w:t xml:space="preserve"> </w:t>
      </w:r>
      <w:r w:rsidR="000033B1" w:rsidRPr="000033B1">
        <w:t>possibility</w:t>
      </w:r>
      <w:r w:rsidR="007376C5">
        <w:t>.</w:t>
      </w:r>
      <w:r w:rsidR="000033B1" w:rsidRPr="000033B1">
        <w:t xml:space="preserve"> </w:t>
      </w:r>
    </w:p>
    <w:p w14:paraId="7530E8E0" w14:textId="41A11A16" w:rsidR="000033B1" w:rsidRDefault="000033B1" w:rsidP="000033B1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842162">
        <w:t>A</w:t>
      </w:r>
      <w:r w:rsidRPr="005662AA">
        <w:t xml:space="preserve"> mechanism is needed </w:t>
      </w:r>
      <w:r w:rsidR="00842162">
        <w:t xml:space="preserve">over the E1 interface </w:t>
      </w:r>
      <w:r w:rsidRPr="005662AA">
        <w:t xml:space="preserve">to </w:t>
      </w:r>
      <w:r w:rsidR="00842162">
        <w:t>enable</w:t>
      </w:r>
      <w:r w:rsidR="00842162" w:rsidRPr="005662AA">
        <w:t xml:space="preserve"> </w:t>
      </w:r>
      <w:r w:rsidRPr="005662AA">
        <w:t>the CU</w:t>
      </w:r>
      <w:r>
        <w:t>-CP</w:t>
      </w:r>
      <w:r w:rsidRPr="005662AA">
        <w:t xml:space="preserve"> to </w:t>
      </w:r>
      <w:r w:rsidR="00842162">
        <w:t>configure the</w:t>
      </w:r>
      <w:r w:rsidR="00842162" w:rsidRPr="005662AA">
        <w:t xml:space="preserve"> </w:t>
      </w:r>
      <w:r w:rsidRPr="005662AA">
        <w:t>PDCP packet duplication</w:t>
      </w:r>
      <w:r w:rsidR="00165BA3">
        <w:t xml:space="preserve"> in the CU-UP</w:t>
      </w:r>
      <w:r w:rsidRPr="005662AA">
        <w:t xml:space="preserve"> for </w:t>
      </w:r>
      <w:r w:rsidR="00165BA3">
        <w:t xml:space="preserve">a given </w:t>
      </w:r>
      <w:r>
        <w:t>DRB</w:t>
      </w:r>
      <w:r w:rsidR="00842162">
        <w:t>.</w:t>
      </w:r>
    </w:p>
    <w:p w14:paraId="5237FE4D" w14:textId="77777777" w:rsidR="000033B1" w:rsidRDefault="000033B1" w:rsidP="005D489A">
      <w:pPr>
        <w:spacing w:after="60"/>
      </w:pPr>
    </w:p>
    <w:p w14:paraId="05BA5729" w14:textId="638A3465" w:rsidR="000033B1" w:rsidRDefault="000033B1">
      <w:pPr>
        <w:spacing w:after="60"/>
      </w:pPr>
      <w:r>
        <w:t xml:space="preserve">In the following we discuss </w:t>
      </w:r>
      <w:r w:rsidR="007376C5">
        <w:t xml:space="preserve">a simple </w:t>
      </w:r>
      <w:r>
        <w:t xml:space="preserve">way </w:t>
      </w:r>
      <w:r w:rsidR="002A371F">
        <w:t xml:space="preserve">to </w:t>
      </w:r>
      <w:r w:rsidR="000C6329">
        <w:t xml:space="preserve">achieve the configuration of PDCP packet duplication. The CU-CP needs to communicate </w:t>
      </w:r>
      <w:r w:rsidR="00842162">
        <w:t>to the CU-UP</w:t>
      </w:r>
      <w:r w:rsidR="000C6329">
        <w:t xml:space="preserve"> </w:t>
      </w:r>
      <w:r w:rsidR="00842162">
        <w:t xml:space="preserve">whether to configure the PDCP </w:t>
      </w:r>
      <w:r w:rsidR="000C6329">
        <w:t>packe</w:t>
      </w:r>
      <w:r w:rsidR="006E13DB">
        <w:t xml:space="preserve">t duplication </w:t>
      </w:r>
      <w:r w:rsidR="00842162">
        <w:t>for a given DRB</w:t>
      </w:r>
      <w:r w:rsidR="00D52A06">
        <w:t xml:space="preserve">. </w:t>
      </w:r>
      <w:r w:rsidR="00842162">
        <w:t xml:space="preserve">The most straightforward approach is that </w:t>
      </w:r>
      <w:r w:rsidR="00D52A06">
        <w:t>t</w:t>
      </w:r>
      <w:r>
        <w:t xml:space="preserve">he CU-CP sends an explicit notification to the CU-UP over the E1 interface to indicate that the PDCP duplication feature needs to be configured for a given DRB. This can be done </w:t>
      </w:r>
      <w:r w:rsidR="007376C5">
        <w:t xml:space="preserve">(1) </w:t>
      </w:r>
      <w:r>
        <w:t xml:space="preserve">by using a dedicated E1AP message or </w:t>
      </w:r>
      <w:r w:rsidR="007376C5">
        <w:t xml:space="preserve">(2) </w:t>
      </w:r>
      <w:r>
        <w:t>by adding a</w:t>
      </w:r>
      <w:r w:rsidR="00797E3C">
        <w:t xml:space="preserve">n </w:t>
      </w:r>
      <w:r>
        <w:t>information element (IE) to an</w:t>
      </w:r>
      <w:r w:rsidR="00797E3C">
        <w:t xml:space="preserve">other </w:t>
      </w:r>
      <w:r>
        <w:t xml:space="preserve">existing E1AP message, such as the </w:t>
      </w:r>
      <w:r w:rsidR="003B73AE">
        <w:t>E1AP Bearer</w:t>
      </w:r>
      <w:r w:rsidR="00A23478">
        <w:t xml:space="preserve"> Context</w:t>
      </w:r>
      <w:r w:rsidR="003B73AE">
        <w:t xml:space="preserve"> Setup Request and</w:t>
      </w:r>
      <w:r>
        <w:t xml:space="preserve"> the E1AP Bearer </w:t>
      </w:r>
      <w:r w:rsidR="00A23478">
        <w:t xml:space="preserve">Context </w:t>
      </w:r>
      <w:r>
        <w:t xml:space="preserve">Modification Request. </w:t>
      </w:r>
      <w:r w:rsidR="00D52A06">
        <w:t>This IE will</w:t>
      </w:r>
      <w:r w:rsidR="00D52A06" w:rsidRPr="00D52A06">
        <w:t xml:space="preserve"> indicate that </w:t>
      </w:r>
      <w:r w:rsidR="00BE099C">
        <w:t>the DRB in question</w:t>
      </w:r>
      <w:r w:rsidR="00D52A06" w:rsidRPr="00D52A06">
        <w:t xml:space="preserve"> uses PDCP packet duplication</w:t>
      </w:r>
      <w:r w:rsidR="00D52A06">
        <w:t>.</w:t>
      </w:r>
      <w:r w:rsidR="00D52A06" w:rsidRPr="00D52A06">
        <w:t xml:space="preserve"> </w:t>
      </w:r>
      <w:r w:rsidR="007376C5">
        <w:t xml:space="preserve">It seems that the second approach is simpler and more efficient. </w:t>
      </w:r>
    </w:p>
    <w:p w14:paraId="06D6461C" w14:textId="7EE9DD16" w:rsidR="007376C5" w:rsidRDefault="007376C5" w:rsidP="007376C5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Include in the </w:t>
      </w:r>
      <w:r w:rsidR="007B15C4">
        <w:rPr>
          <w:noProof w:val="0"/>
          <w:lang w:val="en-GB"/>
        </w:rPr>
        <w:t>E1</w:t>
      </w:r>
      <w:r w:rsidR="00A4211A">
        <w:rPr>
          <w:noProof w:val="0"/>
          <w:lang w:val="en-GB"/>
        </w:rPr>
        <w:t>AP</w:t>
      </w:r>
      <w:r w:rsidR="007B15C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 xml:space="preserve">Bearer </w:t>
      </w:r>
      <w:r w:rsidR="007B15C4">
        <w:rPr>
          <w:noProof w:val="0"/>
          <w:lang w:val="en-GB"/>
        </w:rPr>
        <w:t xml:space="preserve">Context </w:t>
      </w:r>
      <w:r>
        <w:rPr>
          <w:noProof w:val="0"/>
          <w:lang w:val="en-GB"/>
        </w:rPr>
        <w:t>Setup Request and</w:t>
      </w:r>
      <w:r w:rsidRPr="00B0493E">
        <w:rPr>
          <w:noProof w:val="0"/>
          <w:lang w:val="en-GB"/>
        </w:rPr>
        <w:t xml:space="preserve"> Bearer </w:t>
      </w:r>
      <w:r w:rsidR="007B15C4">
        <w:rPr>
          <w:noProof w:val="0"/>
          <w:lang w:val="en-GB"/>
        </w:rPr>
        <w:t xml:space="preserve">Context </w:t>
      </w:r>
      <w:r w:rsidRPr="00B0493E">
        <w:rPr>
          <w:noProof w:val="0"/>
          <w:lang w:val="en-GB"/>
        </w:rPr>
        <w:t>Modification Request</w:t>
      </w:r>
      <w:r>
        <w:rPr>
          <w:noProof w:val="0"/>
          <w:lang w:val="en-GB"/>
        </w:rPr>
        <w:t xml:space="preserve"> messages an </w:t>
      </w:r>
      <w:r w:rsidR="007B15C4">
        <w:rPr>
          <w:noProof w:val="0"/>
          <w:lang w:val="en-GB"/>
        </w:rPr>
        <w:t>indication</w:t>
      </w:r>
      <w:r>
        <w:rPr>
          <w:noProof w:val="0"/>
          <w:lang w:val="en-GB"/>
        </w:rPr>
        <w:t xml:space="preserve"> </w:t>
      </w:r>
      <w:r w:rsidR="002A371F">
        <w:rPr>
          <w:noProof w:val="0"/>
          <w:lang w:val="en-GB"/>
        </w:rPr>
        <w:t>that</w:t>
      </w:r>
      <w:r>
        <w:rPr>
          <w:noProof w:val="0"/>
          <w:lang w:val="en-GB"/>
        </w:rPr>
        <w:t xml:space="preserve"> PDCP packet duplication is configured for </w:t>
      </w:r>
      <w:r w:rsidR="002A371F">
        <w:rPr>
          <w:noProof w:val="0"/>
          <w:lang w:val="en-GB"/>
        </w:rPr>
        <w:t>a given</w:t>
      </w:r>
      <w:r>
        <w:rPr>
          <w:noProof w:val="0"/>
          <w:lang w:val="en-GB"/>
        </w:rPr>
        <w:t xml:space="preserve"> </w:t>
      </w:r>
      <w:r w:rsidR="002A371F">
        <w:rPr>
          <w:noProof w:val="0"/>
          <w:lang w:val="en-GB"/>
        </w:rPr>
        <w:t>bearer</w:t>
      </w:r>
      <w:r>
        <w:rPr>
          <w:noProof w:val="0"/>
          <w:lang w:val="en-GB"/>
        </w:rPr>
        <w:t>.</w:t>
      </w:r>
    </w:p>
    <w:p w14:paraId="753C03F5" w14:textId="77777777" w:rsidR="007376C5" w:rsidRDefault="007376C5" w:rsidP="006C41D9">
      <w:pPr>
        <w:spacing w:after="60"/>
      </w:pPr>
    </w:p>
    <w:p w14:paraId="24C15694" w14:textId="0041248A" w:rsidR="007376C5" w:rsidRDefault="003E6C4E" w:rsidP="007376C5">
      <w:pPr>
        <w:spacing w:after="60"/>
      </w:pPr>
      <w:r>
        <w:t>Since</w:t>
      </w:r>
      <w:r w:rsidR="002A371F">
        <w:t xml:space="preserve"> </w:t>
      </w:r>
      <w:r w:rsidR="007376C5">
        <w:t xml:space="preserve">the CU-UP allocates the </w:t>
      </w:r>
      <w:r w:rsidR="002A371F">
        <w:t xml:space="preserve">F1 </w:t>
      </w:r>
      <w:r w:rsidR="007376C5">
        <w:t>UL TEIDs, after receiving the information that PDCP duplication needs to be activated for a given DRB, the CU-UP allocates two UL TEIDs for this DRB and it sends them to the CU-CP. The CU-UP send</w:t>
      </w:r>
      <w:r w:rsidR="002A371F">
        <w:t>s</w:t>
      </w:r>
      <w:r w:rsidR="007376C5">
        <w:t xml:space="preserve"> the UL TEIDs to the CU-CP </w:t>
      </w:r>
      <w:r w:rsidR="002A371F">
        <w:t xml:space="preserve">in </w:t>
      </w:r>
      <w:r w:rsidR="007376C5">
        <w:t>the E1AP Bearer</w:t>
      </w:r>
      <w:r w:rsidR="00A23478">
        <w:t xml:space="preserve"> </w:t>
      </w:r>
      <w:r w:rsidR="00A23478">
        <w:t>Context</w:t>
      </w:r>
      <w:r w:rsidR="007376C5">
        <w:t xml:space="preserve"> Setup Response and the E1AP Bearer</w:t>
      </w:r>
      <w:r w:rsidR="00A23478">
        <w:t xml:space="preserve"> </w:t>
      </w:r>
      <w:r w:rsidR="00A23478">
        <w:t>Context</w:t>
      </w:r>
      <w:bookmarkStart w:id="0" w:name="_GoBack"/>
      <w:bookmarkEnd w:id="0"/>
      <w:r w:rsidR="007376C5">
        <w:t xml:space="preserve"> Modification Response</w:t>
      </w:r>
      <w:r w:rsidR="002A371F">
        <w:t xml:space="preserve"> messages</w:t>
      </w:r>
      <w:r w:rsidR="007376C5">
        <w:t>.</w:t>
      </w:r>
    </w:p>
    <w:p w14:paraId="7F85B3C3" w14:textId="0742E9B9" w:rsidR="007376C5" w:rsidRDefault="007376C5" w:rsidP="007376C5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2A371F">
        <w:rPr>
          <w:noProof w:val="0"/>
          <w:lang w:val="en-GB"/>
        </w:rPr>
        <w:t xml:space="preserve">The CU-UP includes two F1 UL TEIDs for each DRB that is configured with PDCP packet duplication in the E1AP Bearer </w:t>
      </w:r>
      <w:r w:rsidR="00A4211A">
        <w:rPr>
          <w:noProof w:val="0"/>
          <w:lang w:val="en-GB"/>
        </w:rPr>
        <w:t xml:space="preserve">Context </w:t>
      </w:r>
      <w:r w:rsidR="002A371F">
        <w:rPr>
          <w:noProof w:val="0"/>
          <w:lang w:val="en-GB"/>
        </w:rPr>
        <w:t>Setup Response and</w:t>
      </w:r>
      <w:r w:rsidR="002A371F" w:rsidRPr="00B0493E">
        <w:rPr>
          <w:noProof w:val="0"/>
          <w:lang w:val="en-GB"/>
        </w:rPr>
        <w:t xml:space="preserve"> Bearer </w:t>
      </w:r>
      <w:r w:rsidR="00A4211A">
        <w:rPr>
          <w:noProof w:val="0"/>
          <w:lang w:val="en-GB"/>
        </w:rPr>
        <w:t xml:space="preserve">Context </w:t>
      </w:r>
      <w:r w:rsidR="002A371F" w:rsidRPr="00B0493E">
        <w:rPr>
          <w:noProof w:val="0"/>
          <w:lang w:val="en-GB"/>
        </w:rPr>
        <w:t xml:space="preserve">Modification </w:t>
      </w:r>
      <w:r w:rsidR="002A371F">
        <w:rPr>
          <w:noProof w:val="0"/>
          <w:lang w:val="en-GB"/>
        </w:rPr>
        <w:t>Response messages.</w:t>
      </w:r>
    </w:p>
    <w:p w14:paraId="602ADFFA" w14:textId="77777777" w:rsidR="00D52A06" w:rsidRDefault="00D52A06" w:rsidP="000033B1">
      <w:pPr>
        <w:spacing w:after="60"/>
      </w:pPr>
    </w:p>
    <w:p w14:paraId="5CCC4764" w14:textId="77777777" w:rsidR="00212D46" w:rsidRPr="00CE0424" w:rsidRDefault="00212D46" w:rsidP="00212D46">
      <w:pPr>
        <w:pStyle w:val="Heading1"/>
      </w:pPr>
      <w:r w:rsidRPr="00CE0424">
        <w:lastRenderedPageBreak/>
        <w:t>Conclusion</w:t>
      </w:r>
    </w:p>
    <w:p w14:paraId="178D5B2C" w14:textId="4973215C" w:rsidR="004B29D1" w:rsidRDefault="00953227" w:rsidP="004B29D1">
      <w:r>
        <w:t xml:space="preserve">In this contribution, </w:t>
      </w:r>
      <w:r w:rsidR="00392F2C">
        <w:t xml:space="preserve">we discussed </w:t>
      </w:r>
      <w:r w:rsidR="00B0493E">
        <w:t>configuration for PDCP packet duplication</w:t>
      </w:r>
      <w:r w:rsidR="00392F2C">
        <w:t xml:space="preserve"> and we made the following proposal</w:t>
      </w:r>
      <w:r w:rsidR="00B0493E">
        <w:t>s</w:t>
      </w:r>
      <w:r w:rsidR="00737186">
        <w:t xml:space="preserve">. </w:t>
      </w:r>
    </w:p>
    <w:p w14:paraId="476ADA14" w14:textId="77777777" w:rsidR="00A4211A" w:rsidRDefault="00A4211A" w:rsidP="00A4211A">
      <w:pPr>
        <w:pStyle w:val="TOC1"/>
        <w:jc w:val="both"/>
        <w:rPr>
          <w:noProof w:val="0"/>
          <w:lang w:val="en-GB"/>
        </w:rPr>
      </w:pPr>
      <w:bookmarkStart w:id="1" w:name="_In-sequence_SDU_delivery"/>
      <w:bookmarkEnd w:id="1"/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Include in the E1AP Bearer Context Setup Request and</w:t>
      </w:r>
      <w:r w:rsidRPr="00B0493E">
        <w:rPr>
          <w:noProof w:val="0"/>
          <w:lang w:val="en-GB"/>
        </w:rPr>
        <w:t xml:space="preserve"> Bearer </w:t>
      </w:r>
      <w:r>
        <w:rPr>
          <w:noProof w:val="0"/>
          <w:lang w:val="en-GB"/>
        </w:rPr>
        <w:t xml:space="preserve">Context </w:t>
      </w:r>
      <w:r w:rsidRPr="00B0493E">
        <w:rPr>
          <w:noProof w:val="0"/>
          <w:lang w:val="en-GB"/>
        </w:rPr>
        <w:t>Modification Request</w:t>
      </w:r>
      <w:r>
        <w:rPr>
          <w:noProof w:val="0"/>
          <w:lang w:val="en-GB"/>
        </w:rPr>
        <w:t xml:space="preserve"> messages an indication that PDCP packet duplication is configured for a given bearer.</w:t>
      </w:r>
    </w:p>
    <w:p w14:paraId="6DC35485" w14:textId="77777777" w:rsidR="00A4211A" w:rsidRDefault="00A4211A" w:rsidP="00A4211A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CU-UP includes two F1 UL TEIDs for each DRB that is configured with PDCP packet duplication in the E1AP Bearer Context Setup Response and</w:t>
      </w:r>
      <w:r w:rsidRPr="00B0493E">
        <w:rPr>
          <w:noProof w:val="0"/>
          <w:lang w:val="en-GB"/>
        </w:rPr>
        <w:t xml:space="preserve"> Bearer </w:t>
      </w:r>
      <w:r>
        <w:rPr>
          <w:noProof w:val="0"/>
          <w:lang w:val="en-GB"/>
        </w:rPr>
        <w:t xml:space="preserve">Context </w:t>
      </w:r>
      <w:r w:rsidRPr="00B0493E">
        <w:rPr>
          <w:noProof w:val="0"/>
          <w:lang w:val="en-GB"/>
        </w:rPr>
        <w:t xml:space="preserve">Modification </w:t>
      </w:r>
      <w:r>
        <w:rPr>
          <w:noProof w:val="0"/>
          <w:lang w:val="en-GB"/>
        </w:rPr>
        <w:t>Response messages.</w:t>
      </w:r>
    </w:p>
    <w:p w14:paraId="5DF1CC61" w14:textId="3D9DB2AC" w:rsidR="005D3CD1" w:rsidRDefault="005D3CD1" w:rsidP="005D3CD1">
      <w:pPr>
        <w:pStyle w:val="TOC1"/>
        <w:ind w:left="0" w:firstLine="0"/>
        <w:jc w:val="both"/>
        <w:rPr>
          <w:b w:val="0"/>
          <w:noProof w:val="0"/>
          <w:lang w:val="en-GB"/>
        </w:rPr>
      </w:pPr>
      <w:r w:rsidRPr="005D3CD1">
        <w:rPr>
          <w:b w:val="0"/>
          <w:noProof w:val="0"/>
          <w:lang w:val="en-GB"/>
        </w:rPr>
        <w:t>A proposal for including the PDCP duplication IE in the PDCP Configuration is provided in R3-18</w:t>
      </w:r>
      <w:r w:rsidR="00AC071C">
        <w:rPr>
          <w:b w:val="0"/>
          <w:noProof w:val="0"/>
          <w:lang w:val="en-GB"/>
        </w:rPr>
        <w:t>3213.</w:t>
      </w:r>
      <w:r>
        <w:rPr>
          <w:b w:val="0"/>
          <w:noProof w:val="0"/>
          <w:lang w:val="en-GB"/>
        </w:rPr>
        <w:t xml:space="preserve"> Note that this IE is also included in the RRC PDCP-Config IE in TS 38.331.</w:t>
      </w:r>
    </w:p>
    <w:p w14:paraId="65DC3378" w14:textId="77777777" w:rsidR="004D55E7" w:rsidRPr="005D3CD1" w:rsidRDefault="004D55E7" w:rsidP="005D3CD1">
      <w:pPr>
        <w:pStyle w:val="TOC1"/>
        <w:ind w:left="0" w:firstLine="0"/>
        <w:jc w:val="both"/>
        <w:rPr>
          <w:b w:val="0"/>
          <w:noProof w:val="0"/>
          <w:lang w:val="en-GB"/>
        </w:rPr>
      </w:pPr>
    </w:p>
    <w:sectPr w:rsidR="004D55E7" w:rsidRPr="005D3CD1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391BE" w14:textId="77777777" w:rsidR="00B0111F" w:rsidRDefault="00B0111F">
      <w:r>
        <w:separator/>
      </w:r>
    </w:p>
  </w:endnote>
  <w:endnote w:type="continuationSeparator" w:id="0">
    <w:p w14:paraId="4FE858F6" w14:textId="77777777" w:rsidR="00B0111F" w:rsidRDefault="00B01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E4FC2F9" w:rsidR="00446E47" w:rsidRDefault="00446E4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2347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2347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6D052" w14:textId="77777777" w:rsidR="00B0111F" w:rsidRDefault="00B0111F">
      <w:r>
        <w:separator/>
      </w:r>
    </w:p>
  </w:footnote>
  <w:footnote w:type="continuationSeparator" w:id="0">
    <w:p w14:paraId="4722AD5A" w14:textId="77777777" w:rsidR="00B0111F" w:rsidRDefault="00B01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446E47" w:rsidRDefault="00446E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A56BE"/>
    <w:multiLevelType w:val="hybridMultilevel"/>
    <w:tmpl w:val="0D12AF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82707C"/>
    <w:multiLevelType w:val="hybridMultilevel"/>
    <w:tmpl w:val="3F0074CC"/>
    <w:lvl w:ilvl="0" w:tplc="041D0001">
      <w:start w:val="1"/>
      <w:numFmt w:val="bullet"/>
      <w:lvlText w:val=""/>
      <w:lvlJc w:val="left"/>
      <w:pPr>
        <w:ind w:left="239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1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3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5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27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99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1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3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51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10"/>
  </w:num>
  <w:num w:numId="8">
    <w:abstractNumId w:val="2"/>
  </w:num>
  <w:num w:numId="9">
    <w:abstractNumId w:val="9"/>
  </w:num>
  <w:num w:numId="10">
    <w:abstractNumId w:val="8"/>
  </w:num>
  <w:num w:numId="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3155"/>
    <w:rsid w:val="000033B1"/>
    <w:rsid w:val="00006446"/>
    <w:rsid w:val="00006896"/>
    <w:rsid w:val="00006B58"/>
    <w:rsid w:val="00006EF6"/>
    <w:rsid w:val="00007CDC"/>
    <w:rsid w:val="00011B28"/>
    <w:rsid w:val="000135E0"/>
    <w:rsid w:val="00015D15"/>
    <w:rsid w:val="00015D23"/>
    <w:rsid w:val="000179D1"/>
    <w:rsid w:val="000212A2"/>
    <w:rsid w:val="0002564D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287"/>
    <w:rsid w:val="000444EF"/>
    <w:rsid w:val="000461C1"/>
    <w:rsid w:val="000505C9"/>
    <w:rsid w:val="0005153D"/>
    <w:rsid w:val="00052A07"/>
    <w:rsid w:val="000534E3"/>
    <w:rsid w:val="0005606A"/>
    <w:rsid w:val="00057117"/>
    <w:rsid w:val="000573EB"/>
    <w:rsid w:val="00057CF8"/>
    <w:rsid w:val="0006013C"/>
    <w:rsid w:val="000609D0"/>
    <w:rsid w:val="000616E7"/>
    <w:rsid w:val="000623CA"/>
    <w:rsid w:val="000646B2"/>
    <w:rsid w:val="0006487E"/>
    <w:rsid w:val="00065809"/>
    <w:rsid w:val="000659CB"/>
    <w:rsid w:val="00065E1A"/>
    <w:rsid w:val="00070B82"/>
    <w:rsid w:val="00071A1C"/>
    <w:rsid w:val="0007519E"/>
    <w:rsid w:val="0007756C"/>
    <w:rsid w:val="00077E5F"/>
    <w:rsid w:val="0008036A"/>
    <w:rsid w:val="000807EF"/>
    <w:rsid w:val="00081AE6"/>
    <w:rsid w:val="00082991"/>
    <w:rsid w:val="000852B7"/>
    <w:rsid w:val="000855EB"/>
    <w:rsid w:val="00085B52"/>
    <w:rsid w:val="00085C30"/>
    <w:rsid w:val="000866F2"/>
    <w:rsid w:val="0008689D"/>
    <w:rsid w:val="0009009F"/>
    <w:rsid w:val="00091557"/>
    <w:rsid w:val="000924C1"/>
    <w:rsid w:val="000924F0"/>
    <w:rsid w:val="00093474"/>
    <w:rsid w:val="0009510F"/>
    <w:rsid w:val="00097004"/>
    <w:rsid w:val="00097AAF"/>
    <w:rsid w:val="00097BD1"/>
    <w:rsid w:val="00097D83"/>
    <w:rsid w:val="000A07F6"/>
    <w:rsid w:val="000A0C2A"/>
    <w:rsid w:val="000A10A3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2E19"/>
    <w:rsid w:val="000C483D"/>
    <w:rsid w:val="000C6329"/>
    <w:rsid w:val="000D0488"/>
    <w:rsid w:val="000D0D07"/>
    <w:rsid w:val="000D40F8"/>
    <w:rsid w:val="000D4312"/>
    <w:rsid w:val="000D4797"/>
    <w:rsid w:val="000D51FB"/>
    <w:rsid w:val="000D5612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D88"/>
    <w:rsid w:val="00104D8D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BB8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51E23"/>
    <w:rsid w:val="001526E0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65BA3"/>
    <w:rsid w:val="001663F0"/>
    <w:rsid w:val="0017045C"/>
    <w:rsid w:val="00173A8E"/>
    <w:rsid w:val="001741AA"/>
    <w:rsid w:val="00177795"/>
    <w:rsid w:val="00180352"/>
    <w:rsid w:val="0018143F"/>
    <w:rsid w:val="00186C42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6FA1"/>
    <w:rsid w:val="001B77D0"/>
    <w:rsid w:val="001C1CE5"/>
    <w:rsid w:val="001C2556"/>
    <w:rsid w:val="001C26BF"/>
    <w:rsid w:val="001C3D2A"/>
    <w:rsid w:val="001C6495"/>
    <w:rsid w:val="001C707F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149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2A0D"/>
    <w:rsid w:val="002435B3"/>
    <w:rsid w:val="00243BCE"/>
    <w:rsid w:val="002458EB"/>
    <w:rsid w:val="002500C8"/>
    <w:rsid w:val="00250CB0"/>
    <w:rsid w:val="00251EA0"/>
    <w:rsid w:val="00253C8C"/>
    <w:rsid w:val="00253F49"/>
    <w:rsid w:val="00255259"/>
    <w:rsid w:val="002557A2"/>
    <w:rsid w:val="00257321"/>
    <w:rsid w:val="00257543"/>
    <w:rsid w:val="00257D03"/>
    <w:rsid w:val="002617E7"/>
    <w:rsid w:val="00261FC8"/>
    <w:rsid w:val="0026281F"/>
    <w:rsid w:val="00263D28"/>
    <w:rsid w:val="00264228"/>
    <w:rsid w:val="00264334"/>
    <w:rsid w:val="0026473E"/>
    <w:rsid w:val="00265BF0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973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371F"/>
    <w:rsid w:val="002A633C"/>
    <w:rsid w:val="002A6A54"/>
    <w:rsid w:val="002A7228"/>
    <w:rsid w:val="002B24D6"/>
    <w:rsid w:val="002B361C"/>
    <w:rsid w:val="002B430A"/>
    <w:rsid w:val="002B4DB0"/>
    <w:rsid w:val="002B656F"/>
    <w:rsid w:val="002C01DE"/>
    <w:rsid w:val="002C089A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8D"/>
    <w:rsid w:val="002E17F2"/>
    <w:rsid w:val="002E2AF3"/>
    <w:rsid w:val="002E44AD"/>
    <w:rsid w:val="002E479E"/>
    <w:rsid w:val="002E65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0E19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933"/>
    <w:rsid w:val="00317B01"/>
    <w:rsid w:val="003203ED"/>
    <w:rsid w:val="00322C9F"/>
    <w:rsid w:val="00323F80"/>
    <w:rsid w:val="00324456"/>
    <w:rsid w:val="00324D23"/>
    <w:rsid w:val="00327797"/>
    <w:rsid w:val="00327895"/>
    <w:rsid w:val="00331751"/>
    <w:rsid w:val="00331D5D"/>
    <w:rsid w:val="00334579"/>
    <w:rsid w:val="00335858"/>
    <w:rsid w:val="003363E3"/>
    <w:rsid w:val="00336BDA"/>
    <w:rsid w:val="003409B2"/>
    <w:rsid w:val="00342BD7"/>
    <w:rsid w:val="00343A07"/>
    <w:rsid w:val="00346DB5"/>
    <w:rsid w:val="003477B1"/>
    <w:rsid w:val="003521FD"/>
    <w:rsid w:val="0035482C"/>
    <w:rsid w:val="00355EA2"/>
    <w:rsid w:val="0035650B"/>
    <w:rsid w:val="00357380"/>
    <w:rsid w:val="003602D9"/>
    <w:rsid w:val="003604CE"/>
    <w:rsid w:val="00364BC3"/>
    <w:rsid w:val="003675AE"/>
    <w:rsid w:val="00367C7A"/>
    <w:rsid w:val="00367C89"/>
    <w:rsid w:val="0037021E"/>
    <w:rsid w:val="00370300"/>
    <w:rsid w:val="00370E47"/>
    <w:rsid w:val="003742AC"/>
    <w:rsid w:val="00375474"/>
    <w:rsid w:val="0037636C"/>
    <w:rsid w:val="0037799B"/>
    <w:rsid w:val="00377CE1"/>
    <w:rsid w:val="00380B82"/>
    <w:rsid w:val="00385BF0"/>
    <w:rsid w:val="00390024"/>
    <w:rsid w:val="00392F2C"/>
    <w:rsid w:val="003939FF"/>
    <w:rsid w:val="00393D55"/>
    <w:rsid w:val="003958F1"/>
    <w:rsid w:val="00395AF3"/>
    <w:rsid w:val="00396B88"/>
    <w:rsid w:val="0039799A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225D"/>
    <w:rsid w:val="003B26DF"/>
    <w:rsid w:val="003B359D"/>
    <w:rsid w:val="003B369F"/>
    <w:rsid w:val="003B36A3"/>
    <w:rsid w:val="003B73AE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5B1F"/>
    <w:rsid w:val="003D646D"/>
    <w:rsid w:val="003D798E"/>
    <w:rsid w:val="003E0674"/>
    <w:rsid w:val="003E15FA"/>
    <w:rsid w:val="003E1D92"/>
    <w:rsid w:val="003E4C1F"/>
    <w:rsid w:val="003E55E4"/>
    <w:rsid w:val="003E6C4E"/>
    <w:rsid w:val="003E6F4F"/>
    <w:rsid w:val="003E74E3"/>
    <w:rsid w:val="003E75BA"/>
    <w:rsid w:val="003F05C7"/>
    <w:rsid w:val="003F29BC"/>
    <w:rsid w:val="003F2CD4"/>
    <w:rsid w:val="003F2F9C"/>
    <w:rsid w:val="003F3B63"/>
    <w:rsid w:val="003F6BBE"/>
    <w:rsid w:val="003F723F"/>
    <w:rsid w:val="004000E8"/>
    <w:rsid w:val="00400E3D"/>
    <w:rsid w:val="004017AA"/>
    <w:rsid w:val="00402E2B"/>
    <w:rsid w:val="00403182"/>
    <w:rsid w:val="004031DE"/>
    <w:rsid w:val="004034D7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08EB"/>
    <w:rsid w:val="00421105"/>
    <w:rsid w:val="00422578"/>
    <w:rsid w:val="004225E7"/>
    <w:rsid w:val="004238C9"/>
    <w:rsid w:val="004242F4"/>
    <w:rsid w:val="004243F3"/>
    <w:rsid w:val="00425B5A"/>
    <w:rsid w:val="00427248"/>
    <w:rsid w:val="00427BFB"/>
    <w:rsid w:val="004319E2"/>
    <w:rsid w:val="004337E0"/>
    <w:rsid w:val="00433868"/>
    <w:rsid w:val="00434282"/>
    <w:rsid w:val="0043620F"/>
    <w:rsid w:val="00436896"/>
    <w:rsid w:val="00437447"/>
    <w:rsid w:val="004374E6"/>
    <w:rsid w:val="00437610"/>
    <w:rsid w:val="00437F19"/>
    <w:rsid w:val="00441A92"/>
    <w:rsid w:val="00442E2B"/>
    <w:rsid w:val="0044401B"/>
    <w:rsid w:val="00444F56"/>
    <w:rsid w:val="00446488"/>
    <w:rsid w:val="00446D76"/>
    <w:rsid w:val="00446E47"/>
    <w:rsid w:val="00450D95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174E"/>
    <w:rsid w:val="00472C22"/>
    <w:rsid w:val="004732CF"/>
    <w:rsid w:val="004734D0"/>
    <w:rsid w:val="0047556B"/>
    <w:rsid w:val="00476571"/>
    <w:rsid w:val="00476B57"/>
    <w:rsid w:val="00477768"/>
    <w:rsid w:val="00482553"/>
    <w:rsid w:val="0048407E"/>
    <w:rsid w:val="0048568A"/>
    <w:rsid w:val="00485C41"/>
    <w:rsid w:val="00485DBF"/>
    <w:rsid w:val="00486318"/>
    <w:rsid w:val="0049026C"/>
    <w:rsid w:val="00492BC5"/>
    <w:rsid w:val="004964F1"/>
    <w:rsid w:val="004A05F0"/>
    <w:rsid w:val="004A16BC"/>
    <w:rsid w:val="004A1C96"/>
    <w:rsid w:val="004A2B94"/>
    <w:rsid w:val="004A4AAA"/>
    <w:rsid w:val="004B1934"/>
    <w:rsid w:val="004B29D1"/>
    <w:rsid w:val="004B7C0C"/>
    <w:rsid w:val="004C3898"/>
    <w:rsid w:val="004C6DFE"/>
    <w:rsid w:val="004D36B1"/>
    <w:rsid w:val="004D55E7"/>
    <w:rsid w:val="004D5745"/>
    <w:rsid w:val="004D796E"/>
    <w:rsid w:val="004D7EBD"/>
    <w:rsid w:val="004E2680"/>
    <w:rsid w:val="004E28F9"/>
    <w:rsid w:val="004E462E"/>
    <w:rsid w:val="004E56DC"/>
    <w:rsid w:val="004E676A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22C1"/>
    <w:rsid w:val="005153A7"/>
    <w:rsid w:val="00516D60"/>
    <w:rsid w:val="00516FAD"/>
    <w:rsid w:val="00517442"/>
    <w:rsid w:val="005219CF"/>
    <w:rsid w:val="00523207"/>
    <w:rsid w:val="00525514"/>
    <w:rsid w:val="00526E90"/>
    <w:rsid w:val="0052771A"/>
    <w:rsid w:val="00531534"/>
    <w:rsid w:val="0053355F"/>
    <w:rsid w:val="005338D0"/>
    <w:rsid w:val="00534B59"/>
    <w:rsid w:val="00534F50"/>
    <w:rsid w:val="00535768"/>
    <w:rsid w:val="00536759"/>
    <w:rsid w:val="005367C3"/>
    <w:rsid w:val="00536D88"/>
    <w:rsid w:val="00537C62"/>
    <w:rsid w:val="00543234"/>
    <w:rsid w:val="0054462F"/>
    <w:rsid w:val="00546970"/>
    <w:rsid w:val="00547E12"/>
    <w:rsid w:val="0055031A"/>
    <w:rsid w:val="005543FF"/>
    <w:rsid w:val="00554E19"/>
    <w:rsid w:val="0056121F"/>
    <w:rsid w:val="0056138C"/>
    <w:rsid w:val="005613C4"/>
    <w:rsid w:val="005662AA"/>
    <w:rsid w:val="00571171"/>
    <w:rsid w:val="005711B9"/>
    <w:rsid w:val="00572505"/>
    <w:rsid w:val="00572D04"/>
    <w:rsid w:val="005730C2"/>
    <w:rsid w:val="00574D55"/>
    <w:rsid w:val="00580202"/>
    <w:rsid w:val="00582809"/>
    <w:rsid w:val="00584E55"/>
    <w:rsid w:val="00587349"/>
    <w:rsid w:val="005874A0"/>
    <w:rsid w:val="005875C9"/>
    <w:rsid w:val="0058798C"/>
    <w:rsid w:val="00587BDF"/>
    <w:rsid w:val="005900FA"/>
    <w:rsid w:val="0059101A"/>
    <w:rsid w:val="00591FB1"/>
    <w:rsid w:val="005935A4"/>
    <w:rsid w:val="005948C2"/>
    <w:rsid w:val="00594E97"/>
    <w:rsid w:val="00595DCA"/>
    <w:rsid w:val="0059779B"/>
    <w:rsid w:val="005A209A"/>
    <w:rsid w:val="005A2A1F"/>
    <w:rsid w:val="005A662D"/>
    <w:rsid w:val="005A6C24"/>
    <w:rsid w:val="005A78CA"/>
    <w:rsid w:val="005A7A89"/>
    <w:rsid w:val="005B045C"/>
    <w:rsid w:val="005B28BD"/>
    <w:rsid w:val="005B35D7"/>
    <w:rsid w:val="005B392A"/>
    <w:rsid w:val="005B3AA3"/>
    <w:rsid w:val="005B4A44"/>
    <w:rsid w:val="005B6F83"/>
    <w:rsid w:val="005C4277"/>
    <w:rsid w:val="005C5143"/>
    <w:rsid w:val="005C532E"/>
    <w:rsid w:val="005C6BCE"/>
    <w:rsid w:val="005C7343"/>
    <w:rsid w:val="005C74FB"/>
    <w:rsid w:val="005C7752"/>
    <w:rsid w:val="005C7F26"/>
    <w:rsid w:val="005D1602"/>
    <w:rsid w:val="005D259C"/>
    <w:rsid w:val="005D3CD1"/>
    <w:rsid w:val="005D489A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5DE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3136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29EE"/>
    <w:rsid w:val="006532C0"/>
    <w:rsid w:val="006555C5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68D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DB2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41D9"/>
    <w:rsid w:val="006C5EC9"/>
    <w:rsid w:val="006C6059"/>
    <w:rsid w:val="006C7522"/>
    <w:rsid w:val="006D0617"/>
    <w:rsid w:val="006D1F71"/>
    <w:rsid w:val="006D6BE4"/>
    <w:rsid w:val="006D6F08"/>
    <w:rsid w:val="006E062C"/>
    <w:rsid w:val="006E0CC5"/>
    <w:rsid w:val="006E13DB"/>
    <w:rsid w:val="006E1A7C"/>
    <w:rsid w:val="006E28B7"/>
    <w:rsid w:val="006E3310"/>
    <w:rsid w:val="006E4E39"/>
    <w:rsid w:val="006E551D"/>
    <w:rsid w:val="006E565E"/>
    <w:rsid w:val="006E5CCD"/>
    <w:rsid w:val="006E673D"/>
    <w:rsid w:val="006E7D3B"/>
    <w:rsid w:val="006F0CCB"/>
    <w:rsid w:val="006F1B70"/>
    <w:rsid w:val="006F341D"/>
    <w:rsid w:val="006F3991"/>
    <w:rsid w:val="006F3A6E"/>
    <w:rsid w:val="006F3CDE"/>
    <w:rsid w:val="006F58D4"/>
    <w:rsid w:val="006F7975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0A7"/>
    <w:rsid w:val="00713419"/>
    <w:rsid w:val="00713960"/>
    <w:rsid w:val="00713A89"/>
    <w:rsid w:val="007148D3"/>
    <w:rsid w:val="00715B9A"/>
    <w:rsid w:val="0072096C"/>
    <w:rsid w:val="00721593"/>
    <w:rsid w:val="00722660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37186"/>
    <w:rsid w:val="007376C5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5E93"/>
    <w:rsid w:val="00776469"/>
    <w:rsid w:val="00776971"/>
    <w:rsid w:val="00776EAB"/>
    <w:rsid w:val="0077725D"/>
    <w:rsid w:val="00780E5C"/>
    <w:rsid w:val="0078165D"/>
    <w:rsid w:val="0078177E"/>
    <w:rsid w:val="0078304C"/>
    <w:rsid w:val="00783673"/>
    <w:rsid w:val="00785490"/>
    <w:rsid w:val="007925EA"/>
    <w:rsid w:val="00793CD8"/>
    <w:rsid w:val="00795C92"/>
    <w:rsid w:val="00796231"/>
    <w:rsid w:val="00796845"/>
    <w:rsid w:val="00797E3C"/>
    <w:rsid w:val="007A068F"/>
    <w:rsid w:val="007A087A"/>
    <w:rsid w:val="007A1CB3"/>
    <w:rsid w:val="007A261C"/>
    <w:rsid w:val="007A306F"/>
    <w:rsid w:val="007A43A6"/>
    <w:rsid w:val="007A58A6"/>
    <w:rsid w:val="007A7AB2"/>
    <w:rsid w:val="007A7BDD"/>
    <w:rsid w:val="007B15C4"/>
    <w:rsid w:val="007B231D"/>
    <w:rsid w:val="007B3D2D"/>
    <w:rsid w:val="007B41E4"/>
    <w:rsid w:val="007B46FC"/>
    <w:rsid w:val="007B5007"/>
    <w:rsid w:val="007B50AE"/>
    <w:rsid w:val="007B5114"/>
    <w:rsid w:val="007B51DF"/>
    <w:rsid w:val="007B7CDE"/>
    <w:rsid w:val="007C05DD"/>
    <w:rsid w:val="007C0C17"/>
    <w:rsid w:val="007C374D"/>
    <w:rsid w:val="007C3D18"/>
    <w:rsid w:val="007C60BF"/>
    <w:rsid w:val="007C6A07"/>
    <w:rsid w:val="007C75A1"/>
    <w:rsid w:val="007C77A5"/>
    <w:rsid w:val="007D04E5"/>
    <w:rsid w:val="007D311E"/>
    <w:rsid w:val="007D5901"/>
    <w:rsid w:val="007D6A06"/>
    <w:rsid w:val="007D6C67"/>
    <w:rsid w:val="007D7526"/>
    <w:rsid w:val="007E2F81"/>
    <w:rsid w:val="007E3662"/>
    <w:rsid w:val="007E4610"/>
    <w:rsid w:val="007E4715"/>
    <w:rsid w:val="007E47D6"/>
    <w:rsid w:val="007E4B22"/>
    <w:rsid w:val="007E505B"/>
    <w:rsid w:val="007E5090"/>
    <w:rsid w:val="007E6DBF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01D"/>
    <w:rsid w:val="0081132E"/>
    <w:rsid w:val="00811FCB"/>
    <w:rsid w:val="0081252B"/>
    <w:rsid w:val="00812A28"/>
    <w:rsid w:val="008141E0"/>
    <w:rsid w:val="008158D6"/>
    <w:rsid w:val="00816B4A"/>
    <w:rsid w:val="00817196"/>
    <w:rsid w:val="008173A3"/>
    <w:rsid w:val="00817A4D"/>
    <w:rsid w:val="00817EDE"/>
    <w:rsid w:val="0082271A"/>
    <w:rsid w:val="008235DB"/>
    <w:rsid w:val="00823C10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5EEC"/>
    <w:rsid w:val="008376AC"/>
    <w:rsid w:val="00841B0A"/>
    <w:rsid w:val="00842162"/>
    <w:rsid w:val="0084221B"/>
    <w:rsid w:val="008441EB"/>
    <w:rsid w:val="008444E8"/>
    <w:rsid w:val="00844E80"/>
    <w:rsid w:val="00846FE7"/>
    <w:rsid w:val="00850CEC"/>
    <w:rsid w:val="00850E36"/>
    <w:rsid w:val="00856911"/>
    <w:rsid w:val="00856C5F"/>
    <w:rsid w:val="00866E3A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01A0"/>
    <w:rsid w:val="00890700"/>
    <w:rsid w:val="00891466"/>
    <w:rsid w:val="00894A88"/>
    <w:rsid w:val="00895386"/>
    <w:rsid w:val="00895D10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4D8C"/>
    <w:rsid w:val="008C6AE8"/>
    <w:rsid w:val="008C741D"/>
    <w:rsid w:val="008C7573"/>
    <w:rsid w:val="008C75DD"/>
    <w:rsid w:val="008C7783"/>
    <w:rsid w:val="008D0545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39FF"/>
    <w:rsid w:val="008E44B8"/>
    <w:rsid w:val="008E5F79"/>
    <w:rsid w:val="008E6F99"/>
    <w:rsid w:val="008F04D1"/>
    <w:rsid w:val="008F19A9"/>
    <w:rsid w:val="008F1EAB"/>
    <w:rsid w:val="008F3327"/>
    <w:rsid w:val="008F33DC"/>
    <w:rsid w:val="008F40F2"/>
    <w:rsid w:val="008F477F"/>
    <w:rsid w:val="008F5E2E"/>
    <w:rsid w:val="008F600C"/>
    <w:rsid w:val="00902350"/>
    <w:rsid w:val="0090336B"/>
    <w:rsid w:val="009053AA"/>
    <w:rsid w:val="00905736"/>
    <w:rsid w:val="009061DE"/>
    <w:rsid w:val="00906939"/>
    <w:rsid w:val="009075B9"/>
    <w:rsid w:val="0091039D"/>
    <w:rsid w:val="00910AAB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D47"/>
    <w:rsid w:val="0095681E"/>
    <w:rsid w:val="009570A5"/>
    <w:rsid w:val="009572D4"/>
    <w:rsid w:val="00957C1F"/>
    <w:rsid w:val="009603D1"/>
    <w:rsid w:val="00961921"/>
    <w:rsid w:val="009625DE"/>
    <w:rsid w:val="0096430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0CFD"/>
    <w:rsid w:val="0098201E"/>
    <w:rsid w:val="00985253"/>
    <w:rsid w:val="009853B3"/>
    <w:rsid w:val="00990630"/>
    <w:rsid w:val="00991761"/>
    <w:rsid w:val="00994DCA"/>
    <w:rsid w:val="009960EC"/>
    <w:rsid w:val="009970DD"/>
    <w:rsid w:val="009A03C2"/>
    <w:rsid w:val="009A0FBA"/>
    <w:rsid w:val="009A1601"/>
    <w:rsid w:val="009A215F"/>
    <w:rsid w:val="009A462D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0A2"/>
    <w:rsid w:val="009B7E87"/>
    <w:rsid w:val="009C02B6"/>
    <w:rsid w:val="009C0F39"/>
    <w:rsid w:val="009C364D"/>
    <w:rsid w:val="009C3B0F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E56EF"/>
    <w:rsid w:val="009F08F3"/>
    <w:rsid w:val="009F1D4F"/>
    <w:rsid w:val="009F1ECE"/>
    <w:rsid w:val="009F245C"/>
    <w:rsid w:val="009F344F"/>
    <w:rsid w:val="009F426C"/>
    <w:rsid w:val="009F476B"/>
    <w:rsid w:val="009F67E8"/>
    <w:rsid w:val="00A00B32"/>
    <w:rsid w:val="00A03324"/>
    <w:rsid w:val="00A048A8"/>
    <w:rsid w:val="00A049A1"/>
    <w:rsid w:val="00A04F49"/>
    <w:rsid w:val="00A04F8A"/>
    <w:rsid w:val="00A136E2"/>
    <w:rsid w:val="00A13E54"/>
    <w:rsid w:val="00A15202"/>
    <w:rsid w:val="00A17F63"/>
    <w:rsid w:val="00A2039E"/>
    <w:rsid w:val="00A20B90"/>
    <w:rsid w:val="00A2193B"/>
    <w:rsid w:val="00A23478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211A"/>
    <w:rsid w:val="00A440E2"/>
    <w:rsid w:val="00A45B74"/>
    <w:rsid w:val="00A51466"/>
    <w:rsid w:val="00A51568"/>
    <w:rsid w:val="00A51972"/>
    <w:rsid w:val="00A5264C"/>
    <w:rsid w:val="00A52E1D"/>
    <w:rsid w:val="00A53B7A"/>
    <w:rsid w:val="00A55345"/>
    <w:rsid w:val="00A5567C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809"/>
    <w:rsid w:val="00A70A54"/>
    <w:rsid w:val="00A71B99"/>
    <w:rsid w:val="00A71C29"/>
    <w:rsid w:val="00A739D0"/>
    <w:rsid w:val="00A73EA4"/>
    <w:rsid w:val="00A75BED"/>
    <w:rsid w:val="00A761D4"/>
    <w:rsid w:val="00A7763F"/>
    <w:rsid w:val="00A77BEA"/>
    <w:rsid w:val="00A77EC4"/>
    <w:rsid w:val="00A80441"/>
    <w:rsid w:val="00A8229B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044"/>
    <w:rsid w:val="00AA23D1"/>
    <w:rsid w:val="00AA4279"/>
    <w:rsid w:val="00AA51D6"/>
    <w:rsid w:val="00AA63BA"/>
    <w:rsid w:val="00AA75EA"/>
    <w:rsid w:val="00AB0BC8"/>
    <w:rsid w:val="00AB11CA"/>
    <w:rsid w:val="00AB14D9"/>
    <w:rsid w:val="00AB3C41"/>
    <w:rsid w:val="00AB4AB8"/>
    <w:rsid w:val="00AB54D8"/>
    <w:rsid w:val="00AB655E"/>
    <w:rsid w:val="00AC007F"/>
    <w:rsid w:val="00AC071C"/>
    <w:rsid w:val="00AC1D2B"/>
    <w:rsid w:val="00AC2ECD"/>
    <w:rsid w:val="00AC3119"/>
    <w:rsid w:val="00AC49FB"/>
    <w:rsid w:val="00AC5A10"/>
    <w:rsid w:val="00AD0AA3"/>
    <w:rsid w:val="00AD1952"/>
    <w:rsid w:val="00AD3F94"/>
    <w:rsid w:val="00AD4A5A"/>
    <w:rsid w:val="00AD6192"/>
    <w:rsid w:val="00AE1788"/>
    <w:rsid w:val="00AE27AC"/>
    <w:rsid w:val="00AE2DF4"/>
    <w:rsid w:val="00AE3ABE"/>
    <w:rsid w:val="00AE40E0"/>
    <w:rsid w:val="00AE4DBA"/>
    <w:rsid w:val="00AE4F07"/>
    <w:rsid w:val="00AE6D59"/>
    <w:rsid w:val="00AE79A3"/>
    <w:rsid w:val="00AE7F5A"/>
    <w:rsid w:val="00AF0BFA"/>
    <w:rsid w:val="00AF13F7"/>
    <w:rsid w:val="00AF1C5D"/>
    <w:rsid w:val="00AF3E8B"/>
    <w:rsid w:val="00AF42D7"/>
    <w:rsid w:val="00AF6F2F"/>
    <w:rsid w:val="00B006FE"/>
    <w:rsid w:val="00B007CB"/>
    <w:rsid w:val="00B0111F"/>
    <w:rsid w:val="00B01B96"/>
    <w:rsid w:val="00B02AA9"/>
    <w:rsid w:val="00B02C22"/>
    <w:rsid w:val="00B02F74"/>
    <w:rsid w:val="00B02FA3"/>
    <w:rsid w:val="00B03F09"/>
    <w:rsid w:val="00B0493E"/>
    <w:rsid w:val="00B05084"/>
    <w:rsid w:val="00B05675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16F7"/>
    <w:rsid w:val="00B334FC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14E"/>
    <w:rsid w:val="00B5058B"/>
    <w:rsid w:val="00B51BBD"/>
    <w:rsid w:val="00B5681C"/>
    <w:rsid w:val="00B6129D"/>
    <w:rsid w:val="00B617E6"/>
    <w:rsid w:val="00B61FC9"/>
    <w:rsid w:val="00B62AAA"/>
    <w:rsid w:val="00B62D2F"/>
    <w:rsid w:val="00B62DC3"/>
    <w:rsid w:val="00B6374A"/>
    <w:rsid w:val="00B65E22"/>
    <w:rsid w:val="00B664C7"/>
    <w:rsid w:val="00B739F6"/>
    <w:rsid w:val="00B75BED"/>
    <w:rsid w:val="00B81A6C"/>
    <w:rsid w:val="00B81D70"/>
    <w:rsid w:val="00B843AE"/>
    <w:rsid w:val="00B85DE5"/>
    <w:rsid w:val="00B85FAE"/>
    <w:rsid w:val="00B87FA6"/>
    <w:rsid w:val="00B90E65"/>
    <w:rsid w:val="00B90F73"/>
    <w:rsid w:val="00B92917"/>
    <w:rsid w:val="00B93B59"/>
    <w:rsid w:val="00B9406A"/>
    <w:rsid w:val="00B95078"/>
    <w:rsid w:val="00B96258"/>
    <w:rsid w:val="00B97932"/>
    <w:rsid w:val="00BA2280"/>
    <w:rsid w:val="00BA2A08"/>
    <w:rsid w:val="00BA56D2"/>
    <w:rsid w:val="00BA76E0"/>
    <w:rsid w:val="00BB0186"/>
    <w:rsid w:val="00BB212F"/>
    <w:rsid w:val="00BB2A25"/>
    <w:rsid w:val="00BB2AC7"/>
    <w:rsid w:val="00BB4FF5"/>
    <w:rsid w:val="00BB51E9"/>
    <w:rsid w:val="00BB56BD"/>
    <w:rsid w:val="00BB5AD3"/>
    <w:rsid w:val="00BC0FDC"/>
    <w:rsid w:val="00BC1809"/>
    <w:rsid w:val="00BC3053"/>
    <w:rsid w:val="00BC46F5"/>
    <w:rsid w:val="00BC4D2E"/>
    <w:rsid w:val="00BC6A51"/>
    <w:rsid w:val="00BC6E25"/>
    <w:rsid w:val="00BD46A8"/>
    <w:rsid w:val="00BD48AC"/>
    <w:rsid w:val="00BD5146"/>
    <w:rsid w:val="00BD5F1A"/>
    <w:rsid w:val="00BE099C"/>
    <w:rsid w:val="00BE0C2A"/>
    <w:rsid w:val="00BE1234"/>
    <w:rsid w:val="00BE2FA6"/>
    <w:rsid w:val="00BE333F"/>
    <w:rsid w:val="00BE4F7A"/>
    <w:rsid w:val="00BE613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03E"/>
    <w:rsid w:val="00C07377"/>
    <w:rsid w:val="00C103DD"/>
    <w:rsid w:val="00C10478"/>
    <w:rsid w:val="00C12107"/>
    <w:rsid w:val="00C14B88"/>
    <w:rsid w:val="00C14D4B"/>
    <w:rsid w:val="00C154BB"/>
    <w:rsid w:val="00C15B66"/>
    <w:rsid w:val="00C210BC"/>
    <w:rsid w:val="00C21C9E"/>
    <w:rsid w:val="00C23F2A"/>
    <w:rsid w:val="00C26D47"/>
    <w:rsid w:val="00C26FAA"/>
    <w:rsid w:val="00C279B5"/>
    <w:rsid w:val="00C27C45"/>
    <w:rsid w:val="00C30840"/>
    <w:rsid w:val="00C32657"/>
    <w:rsid w:val="00C35734"/>
    <w:rsid w:val="00C36915"/>
    <w:rsid w:val="00C3719D"/>
    <w:rsid w:val="00C37CC3"/>
    <w:rsid w:val="00C4067E"/>
    <w:rsid w:val="00C413FD"/>
    <w:rsid w:val="00C42096"/>
    <w:rsid w:val="00C420AA"/>
    <w:rsid w:val="00C42BAB"/>
    <w:rsid w:val="00C456FC"/>
    <w:rsid w:val="00C4742E"/>
    <w:rsid w:val="00C51FCF"/>
    <w:rsid w:val="00C54995"/>
    <w:rsid w:val="00C54D41"/>
    <w:rsid w:val="00C55097"/>
    <w:rsid w:val="00C55921"/>
    <w:rsid w:val="00C55F6F"/>
    <w:rsid w:val="00C561AF"/>
    <w:rsid w:val="00C56C5F"/>
    <w:rsid w:val="00C60783"/>
    <w:rsid w:val="00C63695"/>
    <w:rsid w:val="00C64672"/>
    <w:rsid w:val="00C64E8D"/>
    <w:rsid w:val="00C70697"/>
    <w:rsid w:val="00C71FE2"/>
    <w:rsid w:val="00C72EF4"/>
    <w:rsid w:val="00C743F0"/>
    <w:rsid w:val="00C74640"/>
    <w:rsid w:val="00C75D2F"/>
    <w:rsid w:val="00C767BE"/>
    <w:rsid w:val="00C76963"/>
    <w:rsid w:val="00C76E3C"/>
    <w:rsid w:val="00C77B92"/>
    <w:rsid w:val="00C81568"/>
    <w:rsid w:val="00C85C96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0677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047"/>
    <w:rsid w:val="00CD1188"/>
    <w:rsid w:val="00CD2ED1"/>
    <w:rsid w:val="00CD337B"/>
    <w:rsid w:val="00CE0424"/>
    <w:rsid w:val="00CE4B95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5BE7"/>
    <w:rsid w:val="00D17248"/>
    <w:rsid w:val="00D2264C"/>
    <w:rsid w:val="00D2336A"/>
    <w:rsid w:val="00D239A7"/>
    <w:rsid w:val="00D23F47"/>
    <w:rsid w:val="00D267ED"/>
    <w:rsid w:val="00D26C4E"/>
    <w:rsid w:val="00D3005B"/>
    <w:rsid w:val="00D31E35"/>
    <w:rsid w:val="00D325EA"/>
    <w:rsid w:val="00D354BA"/>
    <w:rsid w:val="00D361C1"/>
    <w:rsid w:val="00D36E71"/>
    <w:rsid w:val="00D37D87"/>
    <w:rsid w:val="00D37FA6"/>
    <w:rsid w:val="00D40B33"/>
    <w:rsid w:val="00D41BDF"/>
    <w:rsid w:val="00D4318F"/>
    <w:rsid w:val="00D438BF"/>
    <w:rsid w:val="00D43F5A"/>
    <w:rsid w:val="00D440F8"/>
    <w:rsid w:val="00D44DDF"/>
    <w:rsid w:val="00D45672"/>
    <w:rsid w:val="00D5163D"/>
    <w:rsid w:val="00D52A06"/>
    <w:rsid w:val="00D53222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5C4E"/>
    <w:rsid w:val="00D66155"/>
    <w:rsid w:val="00D708B0"/>
    <w:rsid w:val="00D70E73"/>
    <w:rsid w:val="00D70F5A"/>
    <w:rsid w:val="00D76401"/>
    <w:rsid w:val="00D77B1D"/>
    <w:rsid w:val="00D77B94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06C4"/>
    <w:rsid w:val="00D91055"/>
    <w:rsid w:val="00D9196D"/>
    <w:rsid w:val="00D92982"/>
    <w:rsid w:val="00D96BBD"/>
    <w:rsid w:val="00DA03D2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719"/>
    <w:rsid w:val="00DB6768"/>
    <w:rsid w:val="00DC1887"/>
    <w:rsid w:val="00DC25CF"/>
    <w:rsid w:val="00DC2D36"/>
    <w:rsid w:val="00DC3E8C"/>
    <w:rsid w:val="00DC4F17"/>
    <w:rsid w:val="00DC53EF"/>
    <w:rsid w:val="00DC60C0"/>
    <w:rsid w:val="00DD0F89"/>
    <w:rsid w:val="00DD2697"/>
    <w:rsid w:val="00DD32A6"/>
    <w:rsid w:val="00DD4CCD"/>
    <w:rsid w:val="00DD4F4F"/>
    <w:rsid w:val="00DD5F14"/>
    <w:rsid w:val="00DD740E"/>
    <w:rsid w:val="00DE2D93"/>
    <w:rsid w:val="00DE466A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EBD"/>
    <w:rsid w:val="00E110E7"/>
    <w:rsid w:val="00E11B20"/>
    <w:rsid w:val="00E1577B"/>
    <w:rsid w:val="00E16446"/>
    <w:rsid w:val="00E17FA2"/>
    <w:rsid w:val="00E222A7"/>
    <w:rsid w:val="00E22330"/>
    <w:rsid w:val="00E25089"/>
    <w:rsid w:val="00E25196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A61"/>
    <w:rsid w:val="00E53B75"/>
    <w:rsid w:val="00E54E3B"/>
    <w:rsid w:val="00E57565"/>
    <w:rsid w:val="00E62F35"/>
    <w:rsid w:val="00E63838"/>
    <w:rsid w:val="00E64434"/>
    <w:rsid w:val="00E67C51"/>
    <w:rsid w:val="00E70E06"/>
    <w:rsid w:val="00E71DF6"/>
    <w:rsid w:val="00E72EFC"/>
    <w:rsid w:val="00E758EC"/>
    <w:rsid w:val="00E758F5"/>
    <w:rsid w:val="00E76259"/>
    <w:rsid w:val="00E77440"/>
    <w:rsid w:val="00E774DB"/>
    <w:rsid w:val="00E80B34"/>
    <w:rsid w:val="00E821F9"/>
    <w:rsid w:val="00E8234C"/>
    <w:rsid w:val="00E8385E"/>
    <w:rsid w:val="00E83AA9"/>
    <w:rsid w:val="00E85928"/>
    <w:rsid w:val="00E860AE"/>
    <w:rsid w:val="00E87822"/>
    <w:rsid w:val="00E90395"/>
    <w:rsid w:val="00E907AA"/>
    <w:rsid w:val="00E90E49"/>
    <w:rsid w:val="00E917F9"/>
    <w:rsid w:val="00E9291C"/>
    <w:rsid w:val="00E93FFE"/>
    <w:rsid w:val="00E94F8A"/>
    <w:rsid w:val="00E96606"/>
    <w:rsid w:val="00E96A90"/>
    <w:rsid w:val="00E96F47"/>
    <w:rsid w:val="00E975B3"/>
    <w:rsid w:val="00E97A81"/>
    <w:rsid w:val="00EA145C"/>
    <w:rsid w:val="00EA7A41"/>
    <w:rsid w:val="00EA7CC7"/>
    <w:rsid w:val="00EB077B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2635"/>
    <w:rsid w:val="00ED441D"/>
    <w:rsid w:val="00ED6433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0B69"/>
    <w:rsid w:val="00F13B91"/>
    <w:rsid w:val="00F144FB"/>
    <w:rsid w:val="00F15FA5"/>
    <w:rsid w:val="00F1654E"/>
    <w:rsid w:val="00F16FA2"/>
    <w:rsid w:val="00F17A46"/>
    <w:rsid w:val="00F209B7"/>
    <w:rsid w:val="00F20CD4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3428"/>
    <w:rsid w:val="00F841A9"/>
    <w:rsid w:val="00F8456C"/>
    <w:rsid w:val="00F859D8"/>
    <w:rsid w:val="00F85FC2"/>
    <w:rsid w:val="00F868F5"/>
    <w:rsid w:val="00F9056A"/>
    <w:rsid w:val="00F90F8D"/>
    <w:rsid w:val="00F91ED7"/>
    <w:rsid w:val="00F9242E"/>
    <w:rsid w:val="00F92782"/>
    <w:rsid w:val="00F93AA9"/>
    <w:rsid w:val="00F93C2B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6437"/>
    <w:rsid w:val="00FA791A"/>
    <w:rsid w:val="00FA79C0"/>
    <w:rsid w:val="00FB455B"/>
    <w:rsid w:val="00FB46B7"/>
    <w:rsid w:val="00FB48FD"/>
    <w:rsid w:val="00FB4C80"/>
    <w:rsid w:val="00FB65DA"/>
    <w:rsid w:val="00FB6A6A"/>
    <w:rsid w:val="00FB6F61"/>
    <w:rsid w:val="00FC0078"/>
    <w:rsid w:val="00FC129A"/>
    <w:rsid w:val="00FC4AD0"/>
    <w:rsid w:val="00FC5855"/>
    <w:rsid w:val="00FC7429"/>
    <w:rsid w:val="00FD07F6"/>
    <w:rsid w:val="00FD1EC8"/>
    <w:rsid w:val="00FD3FB3"/>
    <w:rsid w:val="00FD47ED"/>
    <w:rsid w:val="00FD64B7"/>
    <w:rsid w:val="00FD6D2F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6D34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7970996A-7DB8-4DE9-86C4-4E74A73F7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rsid w:val="00E80B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0B3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80B3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E80B34"/>
    <w:pPr>
      <w:ind w:left="567"/>
    </w:pPr>
    <w:rPr>
      <w:lang w:val="x-none" w:eastAsia="en-GB"/>
    </w:rPr>
  </w:style>
  <w:style w:type="character" w:customStyle="1" w:styleId="TFChar">
    <w:name w:val="TF Char"/>
    <w:link w:val="TF"/>
    <w:rsid w:val="00C413FD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734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E6C274DD-96A9-4C7D-A4AB-CF559772B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26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</cp:lastModifiedBy>
  <cp:revision>31</cp:revision>
  <cp:lastPrinted>2008-01-31T06:09:00Z</cp:lastPrinted>
  <dcterms:created xsi:type="dcterms:W3CDTF">2018-02-08T13:04:00Z</dcterms:created>
  <dcterms:modified xsi:type="dcterms:W3CDTF">2018-05-11T18:28:00Z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